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DBA2" w14:textId="2F44A180" w:rsidR="002D652D" w:rsidRPr="002D652D" w:rsidRDefault="00AC0622" w:rsidP="00F1248F">
      <w:pPr>
        <w:pStyle w:val="Heading1"/>
      </w:pPr>
      <w:r>
        <w:t>FILLING IN THE</w:t>
      </w:r>
      <w:r w:rsidR="00B032C3">
        <w:t xml:space="preserve"> application</w:t>
      </w:r>
    </w:p>
    <w:p w14:paraId="775D26DF" w14:textId="771210CB" w:rsidR="00AC0622" w:rsidRPr="00BD4F0A" w:rsidRDefault="00AC0622" w:rsidP="00AC0622">
      <w:pPr>
        <w:rPr>
          <w:b/>
        </w:rPr>
      </w:pPr>
      <w:r w:rsidRPr="006E2D5F">
        <w:t xml:space="preserve">This fact sheet gives </w:t>
      </w:r>
      <w:r w:rsidR="00B9780A">
        <w:t xml:space="preserve">information </w:t>
      </w:r>
      <w:r w:rsidR="00B032C3">
        <w:t xml:space="preserve">about making and submitting an </w:t>
      </w:r>
      <w:r w:rsidR="00C95C15">
        <w:t>application</w:t>
      </w:r>
      <w:r w:rsidR="00B032C3">
        <w:t xml:space="preserve"> </w:t>
      </w:r>
      <w:r w:rsidR="00C95C15">
        <w:t xml:space="preserve">to </w:t>
      </w:r>
      <w:r w:rsidR="004176F9">
        <w:t xml:space="preserve">the National </w:t>
      </w:r>
      <w:r w:rsidR="004176F9" w:rsidRPr="00BD4F0A">
        <w:t>Redress Scheme.</w:t>
      </w:r>
    </w:p>
    <w:p w14:paraId="4BA9334B" w14:textId="4FD5EFC2" w:rsidR="00AC0622" w:rsidRPr="00BD4F0A" w:rsidRDefault="00AC0622" w:rsidP="00AC0622">
      <w:pPr>
        <w:pStyle w:val="Heading2"/>
        <w:rPr>
          <w:color w:val="auto"/>
        </w:rPr>
      </w:pPr>
      <w:bookmarkStart w:id="0" w:name="_Toc517630517"/>
      <w:bookmarkStart w:id="1" w:name="_Toc517677166"/>
      <w:r w:rsidRPr="00BD4F0A">
        <w:rPr>
          <w:color w:val="auto"/>
        </w:rPr>
        <w:t>When can</w:t>
      </w:r>
      <w:r w:rsidR="00C95C15" w:rsidRPr="00BD4F0A">
        <w:rPr>
          <w:color w:val="auto"/>
        </w:rPr>
        <w:t xml:space="preserve"> I apply</w:t>
      </w:r>
      <w:r w:rsidRPr="00BD4F0A">
        <w:rPr>
          <w:color w:val="auto"/>
        </w:rPr>
        <w:t>?</w:t>
      </w:r>
      <w:bookmarkEnd w:id="0"/>
      <w:bookmarkEnd w:id="1"/>
    </w:p>
    <w:p w14:paraId="3521AEDF" w14:textId="705F8297" w:rsidR="00AC0622" w:rsidRPr="00BD4F0A" w:rsidRDefault="00AC0622" w:rsidP="00AC0622">
      <w:bookmarkStart w:id="2" w:name="_Hlk517271011"/>
      <w:r w:rsidRPr="00BD4F0A">
        <w:t>The National Redress Scheme starts on 1 July 2018 and will run for 10 years. You can make an application any time between now and 30 June 2027. You can only apply once.</w:t>
      </w:r>
    </w:p>
    <w:p w14:paraId="683E66B1" w14:textId="1C3831C2" w:rsidR="00AC0622" w:rsidRPr="00BD4F0A" w:rsidRDefault="00AC0622" w:rsidP="00AC0622">
      <w:pPr>
        <w:pStyle w:val="Heading2"/>
        <w:rPr>
          <w:color w:val="auto"/>
        </w:rPr>
      </w:pPr>
      <w:bookmarkStart w:id="3" w:name="_Toc517630518"/>
      <w:bookmarkStart w:id="4" w:name="_Toc517677167"/>
      <w:bookmarkEnd w:id="2"/>
      <w:r w:rsidRPr="00BD4F0A">
        <w:rPr>
          <w:color w:val="auto"/>
        </w:rPr>
        <w:t xml:space="preserve">How do I </w:t>
      </w:r>
      <w:r w:rsidR="007B28DC" w:rsidRPr="00BD4F0A">
        <w:rPr>
          <w:color w:val="auto"/>
        </w:rPr>
        <w:t>apply</w:t>
      </w:r>
      <w:r w:rsidRPr="00BD4F0A">
        <w:rPr>
          <w:color w:val="auto"/>
        </w:rPr>
        <w:t>?</w:t>
      </w:r>
      <w:bookmarkEnd w:id="3"/>
      <w:bookmarkEnd w:id="4"/>
      <w:r w:rsidRPr="00BD4F0A">
        <w:rPr>
          <w:color w:val="auto"/>
        </w:rPr>
        <w:t xml:space="preserve"> </w:t>
      </w:r>
    </w:p>
    <w:p w14:paraId="7E20A602" w14:textId="22BEF0D2" w:rsidR="00B032C3" w:rsidRPr="00BD4F0A" w:rsidRDefault="00B032C3" w:rsidP="00AC0622">
      <w:r w:rsidRPr="00BD4F0A">
        <w:t xml:space="preserve">To apply you need to complete the application for redress. You need to answer the questions in the application for redress even if you have already taken part in other schemes, commissions or enquiries. </w:t>
      </w:r>
    </w:p>
    <w:p w14:paraId="3CF691A8" w14:textId="12297CBD" w:rsidR="00AC0622" w:rsidRPr="00BD4F0A" w:rsidRDefault="00AC0622" w:rsidP="00AC0622">
      <w:r w:rsidRPr="00BD4F0A">
        <w:t xml:space="preserve">You won’t be asked </w:t>
      </w:r>
      <w:r w:rsidR="00B032C3" w:rsidRPr="00BD4F0A">
        <w:t>about your experience</w:t>
      </w:r>
      <w:r w:rsidRPr="00BD4F0A">
        <w:t xml:space="preserve"> in front of a person or panel. </w:t>
      </w:r>
    </w:p>
    <w:p w14:paraId="5A3EAF73" w14:textId="77777777" w:rsidR="00AC0622" w:rsidRPr="00BD4F0A" w:rsidRDefault="00AC0622" w:rsidP="00AC0622">
      <w:pPr>
        <w:pStyle w:val="Heading2"/>
        <w:rPr>
          <w:color w:val="auto"/>
        </w:rPr>
      </w:pPr>
      <w:bookmarkStart w:id="5" w:name="_Toc517630519"/>
      <w:bookmarkStart w:id="6" w:name="_Toc517677168"/>
      <w:r w:rsidRPr="00BD4F0A">
        <w:rPr>
          <w:color w:val="auto"/>
        </w:rPr>
        <w:t>Getting support to make an application</w:t>
      </w:r>
      <w:bookmarkEnd w:id="5"/>
      <w:bookmarkEnd w:id="6"/>
    </w:p>
    <w:p w14:paraId="52BB392E" w14:textId="625BB7B5" w:rsidR="00B032C3" w:rsidRPr="00BD4F0A" w:rsidRDefault="00B032C3" w:rsidP="00AC0622">
      <w:r w:rsidRPr="00BD4F0A">
        <w:t xml:space="preserve">You can apply online or using the paper application. </w:t>
      </w:r>
    </w:p>
    <w:p w14:paraId="31DDAB51" w14:textId="7E62FFA4" w:rsidR="00AC0622" w:rsidRPr="00BD4F0A" w:rsidRDefault="00AC0622" w:rsidP="00AC0622">
      <w:r w:rsidRPr="00BD4F0A">
        <w:t xml:space="preserve">The application process is intended to hear and acknowledge your experience. </w:t>
      </w:r>
      <w:r w:rsidR="00F24C00" w:rsidRPr="00BD4F0A">
        <w:t xml:space="preserve">The National Redress Scheme has </w:t>
      </w:r>
      <w:r w:rsidRPr="00BD4F0A">
        <w:t>designed the process hoping it will not cause further distress</w:t>
      </w:r>
      <w:r w:rsidR="00B9780A" w:rsidRPr="00BD4F0A">
        <w:t>,</w:t>
      </w:r>
      <w:r w:rsidRPr="00BD4F0A">
        <w:t xml:space="preserve"> </w:t>
      </w:r>
      <w:r w:rsidR="00B9780A" w:rsidRPr="00BD4F0A">
        <w:t>b</w:t>
      </w:r>
      <w:r w:rsidRPr="00BD4F0A">
        <w:t xml:space="preserve">ut there </w:t>
      </w:r>
      <w:r w:rsidR="00F24C00" w:rsidRPr="00BD4F0A">
        <w:t xml:space="preserve">may </w:t>
      </w:r>
      <w:r w:rsidRPr="00BD4F0A">
        <w:t xml:space="preserve">be times when this process </w:t>
      </w:r>
      <w:r w:rsidR="00F24C00" w:rsidRPr="00BD4F0A">
        <w:t xml:space="preserve">is </w:t>
      </w:r>
      <w:r w:rsidRPr="00BD4F0A">
        <w:t>difficult for you.</w:t>
      </w:r>
    </w:p>
    <w:p w14:paraId="2002026B" w14:textId="73A38646" w:rsidR="00AC0622" w:rsidRPr="00BD4F0A" w:rsidRDefault="00AC0622" w:rsidP="00AC0622">
      <w:r w:rsidRPr="00BD4F0A">
        <w:t xml:space="preserve">You may want to think about getting support from someone you know. You can also get support to apply from the free, confidential Redress Support Services. These services can also </w:t>
      </w:r>
      <w:r w:rsidR="00C20A1A" w:rsidRPr="00BD4F0A">
        <w:t xml:space="preserve">connect </w:t>
      </w:r>
      <w:r w:rsidRPr="00BD4F0A">
        <w:t xml:space="preserve">you with legal or financial </w:t>
      </w:r>
      <w:r w:rsidR="000E7047" w:rsidRPr="00BD4F0A">
        <w:t>support</w:t>
      </w:r>
      <w:r w:rsidRPr="00BD4F0A">
        <w:t xml:space="preserve">. You can access these services by calling 1800 737 377 or </w:t>
      </w:r>
      <w:r w:rsidR="00EC0006" w:rsidRPr="00BD4F0A">
        <w:t xml:space="preserve">find a service near you </w:t>
      </w:r>
      <w:r w:rsidRPr="00BD4F0A">
        <w:t>at www.nationalredress.gov.au</w:t>
      </w:r>
      <w:r w:rsidR="00B9780A" w:rsidRPr="00BD4F0A">
        <w:t>.</w:t>
      </w:r>
    </w:p>
    <w:p w14:paraId="08237AFF" w14:textId="2004D85E" w:rsidR="00AC0622" w:rsidRPr="00BD4F0A" w:rsidRDefault="0095249B" w:rsidP="00AC0622">
      <w:r w:rsidRPr="00BD4F0A">
        <w:t>There are also ways to arrange for another person to act for you. This is called a nominee. A nominee will</w:t>
      </w:r>
      <w:r w:rsidR="00AC0622" w:rsidRPr="00BD4F0A">
        <w:t xml:space="preserve"> need to fill in a nominee form. This is available at: www.</w:t>
      </w:r>
      <w:r w:rsidR="00B9780A" w:rsidRPr="00BD4F0A">
        <w:t>nationalredress.gov.au.</w:t>
      </w:r>
    </w:p>
    <w:p w14:paraId="54323DFC" w14:textId="74ED6237" w:rsidR="00AC0622" w:rsidRPr="00BD4F0A" w:rsidRDefault="00AC0622" w:rsidP="00AC0622">
      <w:pPr>
        <w:pStyle w:val="Heading2"/>
        <w:rPr>
          <w:color w:val="auto"/>
        </w:rPr>
      </w:pPr>
      <w:bookmarkStart w:id="7" w:name="_Toc517630520"/>
      <w:bookmarkStart w:id="8" w:name="_Toc517677169"/>
      <w:r w:rsidRPr="00BD4F0A">
        <w:rPr>
          <w:color w:val="auto"/>
        </w:rPr>
        <w:t>How do I get an application?</w:t>
      </w:r>
      <w:bookmarkEnd w:id="7"/>
      <w:bookmarkEnd w:id="8"/>
    </w:p>
    <w:p w14:paraId="2680D2FA" w14:textId="1D0336A3" w:rsidR="00AC0622" w:rsidRPr="00BD4F0A" w:rsidRDefault="00FD3F78" w:rsidP="00AC0622">
      <w:r w:rsidRPr="00BD4F0A">
        <w:t xml:space="preserve">You can decide whether to use a paper or online application. </w:t>
      </w:r>
    </w:p>
    <w:p w14:paraId="372A7FE9" w14:textId="6CB007FC" w:rsidR="00AC0622" w:rsidRPr="00BD4F0A" w:rsidRDefault="00AC0622" w:rsidP="00AC0622">
      <w:r w:rsidRPr="00BD4F0A">
        <w:t xml:space="preserve">You can get a copy of the paper </w:t>
      </w:r>
      <w:r w:rsidR="00CF0E97" w:rsidRPr="00BD4F0A">
        <w:t>application</w:t>
      </w:r>
      <w:r w:rsidRPr="00BD4F0A">
        <w:t xml:space="preserve"> by:</w:t>
      </w:r>
    </w:p>
    <w:p w14:paraId="7479E53C" w14:textId="6A3C4890" w:rsidR="00AC0622" w:rsidRPr="00BD4F0A" w:rsidRDefault="00C31D70" w:rsidP="00AC0622">
      <w:pPr>
        <w:pStyle w:val="ListParagraph"/>
      </w:pPr>
      <w:r w:rsidRPr="00BD4F0A">
        <w:t>A</w:t>
      </w:r>
      <w:r w:rsidR="00AC0622" w:rsidRPr="00BD4F0A">
        <w:t xml:space="preserve">sking your </w:t>
      </w:r>
      <w:r w:rsidR="0035286C" w:rsidRPr="00BD4F0A">
        <w:t>Redress S</w:t>
      </w:r>
      <w:r w:rsidR="00AC0622" w:rsidRPr="00BD4F0A">
        <w:t xml:space="preserve">upport </w:t>
      </w:r>
      <w:r w:rsidR="0035286C" w:rsidRPr="00BD4F0A">
        <w:t>S</w:t>
      </w:r>
      <w:r w:rsidR="00AC0622" w:rsidRPr="00BD4F0A">
        <w:t>ervice for a copy</w:t>
      </w:r>
    </w:p>
    <w:p w14:paraId="035C159A" w14:textId="6E345DDE" w:rsidR="00AC0622" w:rsidRPr="00BD4F0A" w:rsidRDefault="00C31D70" w:rsidP="00AC0622">
      <w:pPr>
        <w:pStyle w:val="ListParagraph"/>
      </w:pPr>
      <w:r w:rsidRPr="00BD4F0A">
        <w:t>D</w:t>
      </w:r>
      <w:r w:rsidR="00AC0622" w:rsidRPr="00BD4F0A">
        <w:t>ownloading it from www.nationalredress.gov.au</w:t>
      </w:r>
    </w:p>
    <w:p w14:paraId="7EB57083" w14:textId="6D6A52DA" w:rsidR="00AC0622" w:rsidRPr="00BD4F0A" w:rsidRDefault="00C31D70" w:rsidP="00AC0622">
      <w:pPr>
        <w:pStyle w:val="ListParagraph"/>
      </w:pPr>
      <w:r w:rsidRPr="00BD4F0A">
        <w:t>C</w:t>
      </w:r>
      <w:r w:rsidR="00AC0622" w:rsidRPr="00BD4F0A">
        <w:t>alling 1800 737 377 (charges may apply) and asking for a</w:t>
      </w:r>
      <w:r w:rsidR="00CF0E97" w:rsidRPr="00BD4F0A">
        <w:t>n application</w:t>
      </w:r>
      <w:r w:rsidR="00AC0622" w:rsidRPr="00BD4F0A">
        <w:t xml:space="preserve"> to be sent to you.</w:t>
      </w:r>
    </w:p>
    <w:p w14:paraId="11AA3AF1" w14:textId="1DA11214" w:rsidR="00AC0622" w:rsidRPr="00BD4F0A" w:rsidRDefault="00AC0622" w:rsidP="00AC0622">
      <w:r w:rsidRPr="00BD4F0A">
        <w:t xml:space="preserve">The online </w:t>
      </w:r>
      <w:r w:rsidR="00B032C3" w:rsidRPr="00BD4F0A">
        <w:t>application</w:t>
      </w:r>
      <w:r w:rsidRPr="00BD4F0A">
        <w:t xml:space="preserve"> can be accessed through </w:t>
      </w:r>
      <w:r w:rsidR="00D94A6A" w:rsidRPr="00BD4F0A">
        <w:t>m</w:t>
      </w:r>
      <w:r w:rsidRPr="00BD4F0A">
        <w:t>yGov</w:t>
      </w:r>
      <w:r w:rsidR="00B40CFA" w:rsidRPr="00BD4F0A">
        <w:t>.</w:t>
      </w:r>
      <w:r w:rsidR="00967D79" w:rsidRPr="00BD4F0A">
        <w:t xml:space="preserve"> </w:t>
      </w:r>
      <w:r w:rsidR="0073491E" w:rsidRPr="00BD4F0A">
        <w:t>I</w:t>
      </w:r>
      <w:r w:rsidR="00967D79" w:rsidRPr="00BD4F0A">
        <w:t>f you</w:t>
      </w:r>
      <w:r w:rsidR="0073491E" w:rsidRPr="00BD4F0A">
        <w:t xml:space="preserve"> do</w:t>
      </w:r>
      <w:r w:rsidR="00B9780A" w:rsidRPr="00BD4F0A">
        <w:t>n’</w:t>
      </w:r>
      <w:r w:rsidR="0073491E" w:rsidRPr="00BD4F0A">
        <w:t>t already</w:t>
      </w:r>
      <w:r w:rsidR="009C5C70" w:rsidRPr="00BD4F0A">
        <w:t xml:space="preserve"> have an </w:t>
      </w:r>
      <w:r w:rsidR="00967D79" w:rsidRPr="00BD4F0A">
        <w:t>account</w:t>
      </w:r>
      <w:r w:rsidR="0073491E" w:rsidRPr="00BD4F0A">
        <w:t xml:space="preserve"> you can create one</w:t>
      </w:r>
      <w:r w:rsidRPr="00BD4F0A">
        <w:t xml:space="preserve">. </w:t>
      </w:r>
    </w:p>
    <w:p w14:paraId="4AA3F203" w14:textId="4374A8F5" w:rsidR="00AC0622" w:rsidRPr="00BD4F0A" w:rsidRDefault="00AC0622" w:rsidP="00AC0622">
      <w:pPr>
        <w:pStyle w:val="Heading2"/>
        <w:rPr>
          <w:color w:val="auto"/>
        </w:rPr>
      </w:pPr>
      <w:bookmarkStart w:id="9" w:name="_Toc517626161"/>
      <w:bookmarkStart w:id="10" w:name="_Toc517630521"/>
      <w:bookmarkStart w:id="11" w:name="_Toc517677170"/>
      <w:r w:rsidRPr="00BD4F0A">
        <w:rPr>
          <w:color w:val="auto"/>
        </w:rPr>
        <w:t>What will the application ask?</w:t>
      </w:r>
      <w:bookmarkEnd w:id="9"/>
      <w:bookmarkEnd w:id="10"/>
      <w:bookmarkEnd w:id="11"/>
    </w:p>
    <w:p w14:paraId="0E883B5A" w14:textId="4CA2CB2B" w:rsidR="00AC0622" w:rsidRPr="00BD4F0A" w:rsidRDefault="00AC0622" w:rsidP="00AC0622">
      <w:r w:rsidRPr="00BD4F0A">
        <w:t>The application asks for three main types of information:</w:t>
      </w:r>
    </w:p>
    <w:p w14:paraId="6F1B9D40" w14:textId="268DD2EE" w:rsidR="00F20DC1" w:rsidRDefault="00AC0622" w:rsidP="00AC0622">
      <w:pPr>
        <w:pStyle w:val="ListNumber"/>
      </w:pPr>
      <w:bookmarkStart w:id="12" w:name="_Toc517626162"/>
      <w:bookmarkStart w:id="13" w:name="_Toc517630522"/>
      <w:bookmarkStart w:id="14" w:name="_Toc517677171"/>
      <w:r w:rsidRPr="00BD4F0A">
        <w:t xml:space="preserve">Your information. For example, your name, contact details and Centrelink </w:t>
      </w:r>
      <w:r w:rsidR="00B9780A" w:rsidRPr="00BD4F0A">
        <w:t>C</w:t>
      </w:r>
      <w:r w:rsidRPr="00BD4F0A">
        <w:t xml:space="preserve">ustomer </w:t>
      </w:r>
      <w:r w:rsidR="00B9780A" w:rsidRPr="00BD4F0A">
        <w:t>R</w:t>
      </w:r>
      <w:r w:rsidRPr="00BD4F0A">
        <w:t xml:space="preserve">eference </w:t>
      </w:r>
      <w:r w:rsidR="00B9780A" w:rsidRPr="00BD4F0A">
        <w:t>N</w:t>
      </w:r>
      <w:r w:rsidRPr="00BD4F0A">
        <w:t>umber</w:t>
      </w:r>
      <w:r w:rsidR="00956FF3" w:rsidRPr="00BD4F0A">
        <w:t xml:space="preserve"> (if you have one)</w:t>
      </w:r>
      <w:bookmarkEnd w:id="12"/>
      <w:bookmarkEnd w:id="13"/>
      <w:bookmarkEnd w:id="14"/>
      <w:r w:rsidR="001F0F61">
        <w:t>.</w:t>
      </w:r>
    </w:p>
    <w:p w14:paraId="61AB9CA2" w14:textId="77777777" w:rsidR="00F1248F" w:rsidRPr="00BD4F0A" w:rsidRDefault="00F1248F" w:rsidP="00F1248F">
      <w:pPr>
        <w:pStyle w:val="ListNumber"/>
      </w:pPr>
      <w:bookmarkStart w:id="15" w:name="_Toc517626163"/>
      <w:bookmarkStart w:id="16" w:name="_Toc517630523"/>
      <w:bookmarkStart w:id="17" w:name="_Toc517677172"/>
      <w:r w:rsidRPr="00BD4F0A">
        <w:lastRenderedPageBreak/>
        <w:t>Details about the abuse you experienced and how it impacted you. Include as much information as you remember</w:t>
      </w:r>
      <w:bookmarkEnd w:id="15"/>
      <w:bookmarkEnd w:id="16"/>
      <w:bookmarkEnd w:id="17"/>
      <w:r>
        <w:t>.</w:t>
      </w:r>
    </w:p>
    <w:p w14:paraId="0FA4CF77" w14:textId="77777777" w:rsidR="00F1248F" w:rsidRPr="00BD4F0A" w:rsidRDefault="00F1248F" w:rsidP="00F1248F">
      <w:pPr>
        <w:pStyle w:val="ListNumber"/>
      </w:pPr>
      <w:bookmarkStart w:id="18" w:name="_Toc517626164"/>
      <w:bookmarkStart w:id="19" w:name="_Toc517630524"/>
      <w:bookmarkStart w:id="20" w:name="_Toc517677173"/>
      <w:r w:rsidRPr="00BD4F0A">
        <w:t>A signed statutory declaration. The person who witnesses the declaration does not need to read your application.</w:t>
      </w:r>
      <w:bookmarkEnd w:id="18"/>
      <w:bookmarkEnd w:id="19"/>
      <w:bookmarkEnd w:id="20"/>
    </w:p>
    <w:p w14:paraId="40B7CF30" w14:textId="77777777" w:rsidR="00F1248F" w:rsidRPr="00BD4F0A" w:rsidRDefault="00F1248F" w:rsidP="00F1248F">
      <w:r w:rsidRPr="00BD4F0A">
        <w:t xml:space="preserve">You can name more than one institution in your application. </w:t>
      </w:r>
    </w:p>
    <w:p w14:paraId="66943ECD" w14:textId="77777777" w:rsidR="00F1248F" w:rsidRPr="00BD4F0A" w:rsidRDefault="00F1248F" w:rsidP="00F1248F">
      <w:r w:rsidRPr="00BD4F0A">
        <w:t xml:space="preserve">You can include supporting documentation. For example, a police statement or a psychologist's report. You don’t need to have any documents. Many people do not have access to their records. </w:t>
      </w:r>
    </w:p>
    <w:p w14:paraId="603A1A8F" w14:textId="77777777" w:rsidR="00F1248F" w:rsidRPr="00BD4F0A" w:rsidRDefault="00F1248F" w:rsidP="00F1248F">
      <w:r w:rsidRPr="00BD4F0A">
        <w:t xml:space="preserve">If you don’t have a Centrelink Customer Reference Number you will be asked to take some identity documents into a Centrelink office. For example, this could be a driver’s license or bank statement. There are options for people who don’t have identification or access to Centrelink offices. </w:t>
      </w:r>
    </w:p>
    <w:p w14:paraId="3019C2DB" w14:textId="77777777" w:rsidR="00F1248F" w:rsidRPr="00BD4F0A" w:rsidRDefault="00F1248F" w:rsidP="00F1248F">
      <w:r w:rsidRPr="00BD4F0A">
        <w:t xml:space="preserve">You will need to make a </w:t>
      </w:r>
      <w:hyperlink r:id="rId8" w:history="1">
        <w:r w:rsidRPr="00BD4F0A">
          <w:t>copy of your application for your own records. The National Redress Scheme</w:t>
        </w:r>
      </w:hyperlink>
      <w:r w:rsidRPr="00BD4F0A">
        <w:t xml:space="preserve"> cannot return your application to you.</w:t>
      </w:r>
    </w:p>
    <w:p w14:paraId="67551C67" w14:textId="77777777" w:rsidR="00F1248F" w:rsidRPr="00BD4F0A" w:rsidRDefault="00F1248F" w:rsidP="00F1248F">
      <w:pPr>
        <w:pStyle w:val="Heading2"/>
        <w:rPr>
          <w:rFonts w:cstheme="minorHAnsi"/>
          <w:color w:val="auto"/>
        </w:rPr>
      </w:pPr>
      <w:bookmarkStart w:id="21" w:name="_Toc517630525"/>
      <w:bookmarkStart w:id="22" w:name="_Toc517677174"/>
      <w:r w:rsidRPr="00BD4F0A">
        <w:rPr>
          <w:rFonts w:cstheme="minorHAnsi"/>
          <w:color w:val="auto"/>
        </w:rPr>
        <w:t>What will happen once I have submitted my application?</w:t>
      </w:r>
      <w:bookmarkEnd w:id="21"/>
      <w:bookmarkEnd w:id="22"/>
    </w:p>
    <w:p w14:paraId="472F9B3F" w14:textId="77777777" w:rsidR="00F1248F" w:rsidRPr="00BD4F0A" w:rsidRDefault="00F1248F" w:rsidP="00F1248F">
      <w:r w:rsidRPr="00BD4F0A">
        <w:t>Once you have submitted your application, a staff member from the National Redress Scheme will call you to let you know your application has been received. They will:</w:t>
      </w:r>
    </w:p>
    <w:p w14:paraId="08639515" w14:textId="77777777" w:rsidR="00F1248F" w:rsidRPr="00BD4F0A" w:rsidRDefault="00F1248F" w:rsidP="00F1248F">
      <w:pPr>
        <w:pStyle w:val="ListParagraph"/>
      </w:pPr>
      <w:r w:rsidRPr="00BD4F0A">
        <w:t xml:space="preserve">Confirm your personal details (e.g. contact information and Centrelink Customer Reference Number). </w:t>
      </w:r>
    </w:p>
    <w:p w14:paraId="6F5B0E42" w14:textId="77777777" w:rsidR="00F1248F" w:rsidRPr="00BD4F0A" w:rsidRDefault="00F1248F" w:rsidP="00F1248F">
      <w:pPr>
        <w:pStyle w:val="ListParagraph"/>
      </w:pPr>
      <w:r w:rsidRPr="00BD4F0A">
        <w:t>Give you a Redress ID and an Application ID. Please keep these. They will help if you need to make changes or ask questions about your application.</w:t>
      </w:r>
    </w:p>
    <w:p w14:paraId="133EECB2" w14:textId="77777777" w:rsidR="00F1248F" w:rsidRPr="00BD4F0A" w:rsidRDefault="00F1248F" w:rsidP="00F1248F">
      <w:pPr>
        <w:pStyle w:val="ListParagraph"/>
      </w:pPr>
      <w:r w:rsidRPr="00BD4F0A">
        <w:t>Let you know if more information is needed.</w:t>
      </w:r>
    </w:p>
    <w:p w14:paraId="700B1FBC" w14:textId="77777777" w:rsidR="00F1248F" w:rsidRPr="00BD4F0A" w:rsidRDefault="00F1248F" w:rsidP="00F1248F">
      <w:pPr>
        <w:pStyle w:val="ListParagraph"/>
      </w:pPr>
      <w:r w:rsidRPr="00BD4F0A">
        <w:t>Talk you through the next steps.</w:t>
      </w:r>
    </w:p>
    <w:p w14:paraId="75CD5C8A" w14:textId="77777777" w:rsidR="00F1248F" w:rsidRPr="00BD4F0A" w:rsidRDefault="00F1248F" w:rsidP="00F1248F">
      <w:pPr>
        <w:pStyle w:val="Heading2"/>
        <w:rPr>
          <w:color w:val="auto"/>
        </w:rPr>
      </w:pPr>
      <w:bookmarkStart w:id="23" w:name="_Toc517630526"/>
      <w:bookmarkStart w:id="24" w:name="_Toc517677175"/>
      <w:r w:rsidRPr="00BD4F0A">
        <w:rPr>
          <w:color w:val="auto"/>
        </w:rPr>
        <w:t>What if I need to change my application after I submit it?</w:t>
      </w:r>
    </w:p>
    <w:p w14:paraId="6264140A" w14:textId="77777777" w:rsidR="00F1248F" w:rsidRPr="00BD4F0A" w:rsidRDefault="00F1248F" w:rsidP="00F1248F">
      <w:r w:rsidRPr="00BD4F0A">
        <w:t>While your application is being considered, please contact the National Redress Scheme on 1800 737 377 (Monday to Friday 8am to 5pm - call charges may apply) if:</w:t>
      </w:r>
    </w:p>
    <w:p w14:paraId="3461B1DA" w14:textId="77777777" w:rsidR="00F1248F" w:rsidRPr="00BD4F0A" w:rsidRDefault="00F1248F" w:rsidP="00F1248F">
      <w:pPr>
        <w:pStyle w:val="ListParagraph"/>
      </w:pPr>
      <w:r w:rsidRPr="00BD4F0A">
        <w:t>Your contact details change</w:t>
      </w:r>
    </w:p>
    <w:p w14:paraId="22F0D974" w14:textId="77777777" w:rsidR="00F1248F" w:rsidRPr="00BD4F0A" w:rsidRDefault="00F1248F" w:rsidP="00F1248F">
      <w:pPr>
        <w:pStyle w:val="ListParagraph"/>
      </w:pPr>
      <w:r w:rsidRPr="00BD4F0A">
        <w:t>You want to change or withdraw your application — you can do this at any time up until the Independent Decision Maker makes a determination on your application.</w:t>
      </w:r>
    </w:p>
    <w:p w14:paraId="0CD30824" w14:textId="77777777" w:rsidR="00F1248F" w:rsidRPr="00BD4F0A" w:rsidRDefault="00F1248F" w:rsidP="00F1248F">
      <w:pPr>
        <w:pStyle w:val="Heading2"/>
        <w:rPr>
          <w:color w:val="auto"/>
        </w:rPr>
      </w:pPr>
      <w:r w:rsidRPr="00BD4F0A">
        <w:rPr>
          <w:color w:val="auto"/>
        </w:rPr>
        <w:t>How can I get support and more information?</w:t>
      </w:r>
      <w:bookmarkEnd w:id="23"/>
      <w:bookmarkEnd w:id="24"/>
      <w:r w:rsidRPr="00BD4F0A">
        <w:rPr>
          <w:color w:val="auto"/>
        </w:rPr>
        <w:t xml:space="preserve"> </w:t>
      </w:r>
    </w:p>
    <w:p w14:paraId="16EC0E1E" w14:textId="77777777" w:rsidR="00F1248F" w:rsidRPr="00BD4F0A" w:rsidRDefault="00F1248F" w:rsidP="00F1248F">
      <w:r w:rsidRPr="00BD4F0A">
        <w:t xml:space="preserve">Free, confidential support services are available before, during and after the application process. </w:t>
      </w:r>
    </w:p>
    <w:p w14:paraId="78E661D9" w14:textId="77777777" w:rsidR="00F1248F" w:rsidRPr="00BD4F0A" w:rsidRDefault="00F1248F" w:rsidP="00F1248F">
      <w:pPr>
        <w:pStyle w:val="ListNumber"/>
        <w:numPr>
          <w:ilvl w:val="0"/>
          <w:numId w:val="0"/>
        </w:numPr>
      </w:pPr>
      <w:r w:rsidRPr="00BD4F0A">
        <w:t>To connect with a support service and find out how to ap</w:t>
      </w:r>
      <w:r>
        <w:t xml:space="preserve">ply, please go to </w:t>
      </w:r>
      <w:r>
        <w:br/>
        <w:t>www.national</w:t>
      </w:r>
      <w:r w:rsidRPr="00BD4F0A">
        <w:t xml:space="preserve">redress.gov.au or call the National Redress Scheme on </w:t>
      </w:r>
      <w:r w:rsidRPr="00BD4F0A">
        <w:br/>
        <w:t>1800 737 377 (Monday to Friday 8am to 5pm, except public holidays - charges may apply).</w:t>
      </w:r>
    </w:p>
    <w:p w14:paraId="3944B094" w14:textId="77777777" w:rsidR="00F1248F" w:rsidRPr="00BD4F0A" w:rsidRDefault="00F1248F" w:rsidP="00F1248F">
      <w:pPr>
        <w:rPr>
          <w:rFonts w:ascii="Calibri" w:hAnsi="Calibri" w:cs="Calibri"/>
        </w:rPr>
      </w:pPr>
      <w:r w:rsidRPr="00BD4F0A">
        <w:t>Those who need immediate assistance can contact:</w:t>
      </w:r>
    </w:p>
    <w:p w14:paraId="1B36E33A" w14:textId="77777777" w:rsidR="00F1248F" w:rsidRPr="00BD4F0A" w:rsidRDefault="00F1248F" w:rsidP="00F1248F">
      <w:pPr>
        <w:pStyle w:val="ListParagraph"/>
        <w:numPr>
          <w:ilvl w:val="0"/>
          <w:numId w:val="27"/>
        </w:numPr>
      </w:pPr>
      <w:hyperlink r:id="rId9" w:history="1">
        <w:r w:rsidRPr="00BD4F0A">
          <w:t>Beyond Blue</w:t>
        </w:r>
      </w:hyperlink>
      <w:r w:rsidRPr="00BD4F0A">
        <w:t xml:space="preserve"> 1300 22 4636</w:t>
      </w:r>
    </w:p>
    <w:p w14:paraId="23B7EA29" w14:textId="77777777" w:rsidR="00F1248F" w:rsidRPr="00BD4F0A" w:rsidRDefault="00F1248F" w:rsidP="00F1248F">
      <w:pPr>
        <w:pStyle w:val="ListParagraph"/>
        <w:numPr>
          <w:ilvl w:val="0"/>
          <w:numId w:val="27"/>
        </w:numPr>
      </w:pPr>
      <w:hyperlink r:id="rId10" w:history="1">
        <w:r w:rsidRPr="00BD4F0A">
          <w:t>Lifeline</w:t>
        </w:r>
      </w:hyperlink>
      <w:r w:rsidRPr="00BD4F0A">
        <w:t xml:space="preserve"> 13 11 14</w:t>
      </w:r>
    </w:p>
    <w:p w14:paraId="619EE250" w14:textId="77777777" w:rsidR="00F1248F" w:rsidRPr="00BD4F0A" w:rsidRDefault="00F1248F" w:rsidP="00F1248F">
      <w:pPr>
        <w:pStyle w:val="ListParagraph"/>
        <w:numPr>
          <w:ilvl w:val="0"/>
          <w:numId w:val="27"/>
        </w:numPr>
      </w:pPr>
      <w:hyperlink r:id="rId11" w:history="1">
        <w:r w:rsidRPr="00BD4F0A">
          <w:t>1800 Respect</w:t>
        </w:r>
      </w:hyperlink>
      <w:r w:rsidRPr="00BD4F0A">
        <w:t xml:space="preserve"> 1800 737 732</w:t>
      </w:r>
    </w:p>
    <w:p w14:paraId="275CF27A" w14:textId="77777777" w:rsidR="00F1248F" w:rsidRPr="00BD4F0A" w:rsidRDefault="00F1248F" w:rsidP="00F1248F">
      <w:pPr>
        <w:pStyle w:val="ListParagraph"/>
        <w:numPr>
          <w:ilvl w:val="0"/>
          <w:numId w:val="27"/>
        </w:numPr>
      </w:pPr>
      <w:hyperlink r:id="rId12" w:history="1">
        <w:r w:rsidRPr="00BD4F0A">
          <w:t>Suicide Call Back Service</w:t>
        </w:r>
      </w:hyperlink>
      <w:r w:rsidRPr="00BD4F0A">
        <w:t xml:space="preserve"> 1300 659 467</w:t>
      </w:r>
    </w:p>
    <w:p w14:paraId="33CEFCE0" w14:textId="77777777" w:rsidR="00F1248F" w:rsidRPr="00BD4F0A" w:rsidRDefault="00F1248F" w:rsidP="00F1248F">
      <w:pPr>
        <w:pStyle w:val="ListParagraph"/>
        <w:numPr>
          <w:ilvl w:val="0"/>
          <w:numId w:val="27"/>
        </w:numPr>
      </w:pPr>
      <w:hyperlink r:id="rId13" w:history="1">
        <w:r w:rsidRPr="00BD4F0A">
          <w:t>Mensline</w:t>
        </w:r>
      </w:hyperlink>
      <w:r w:rsidRPr="00BD4F0A">
        <w:t xml:space="preserve"> 1300 78 99 78</w:t>
      </w:r>
    </w:p>
    <w:p w14:paraId="0D303F7A" w14:textId="4E1D757C" w:rsidR="00F1248F" w:rsidRPr="00BD4F0A" w:rsidRDefault="00F1248F" w:rsidP="00F1248F">
      <w:pPr>
        <w:pStyle w:val="ListParagraph"/>
        <w:numPr>
          <w:ilvl w:val="0"/>
          <w:numId w:val="27"/>
        </w:numPr>
        <w:sectPr w:rsidR="00F1248F" w:rsidRPr="00BD4F0A" w:rsidSect="00342BA1">
          <w:footerReference w:type="even" r:id="rId14"/>
          <w:footerReference w:type="default" r:id="rId15"/>
          <w:headerReference w:type="first" r:id="rId16"/>
          <w:footerReference w:type="first" r:id="rId17"/>
          <w:pgSz w:w="11900" w:h="16840"/>
          <w:pgMar w:top="993" w:right="1105" w:bottom="1592" w:left="1014" w:header="708" w:footer="680" w:gutter="0"/>
          <w:cols w:space="708"/>
          <w:titlePg/>
          <w:docGrid w:linePitch="360"/>
        </w:sectPr>
      </w:pPr>
      <w:r w:rsidRPr="00BD4F0A">
        <w:t>In an emergency call Triple Zero (000)</w:t>
      </w:r>
      <w:bookmarkStart w:id="25" w:name="_Hlk517618510"/>
      <w:bookmarkEnd w:id="25"/>
    </w:p>
    <w:p w14:paraId="1B59B281" w14:textId="23B197DC" w:rsidR="00AC0622" w:rsidRPr="00BD4F0A" w:rsidRDefault="00AC0622" w:rsidP="007D63FD">
      <w:pPr>
        <w:pStyle w:val="ListNumber"/>
        <w:numPr>
          <w:ilvl w:val="0"/>
          <w:numId w:val="0"/>
        </w:numPr>
      </w:pPr>
      <w:bookmarkStart w:id="26" w:name="_GoBack"/>
      <w:bookmarkEnd w:id="26"/>
    </w:p>
    <w:sectPr w:rsidR="00AC0622" w:rsidRPr="00BD4F0A" w:rsidSect="007C7F32">
      <w:headerReference w:type="first" r:id="rId18"/>
      <w:pgSz w:w="11900" w:h="16840"/>
      <w:pgMar w:top="1210" w:right="1105" w:bottom="1592" w:left="1014" w:header="708"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3D889" w14:textId="77777777" w:rsidR="00D54842" w:rsidRDefault="00D54842" w:rsidP="00483138">
      <w:r>
        <w:separator/>
      </w:r>
    </w:p>
  </w:endnote>
  <w:endnote w:type="continuationSeparator" w:id="0">
    <w:p w14:paraId="49B20EB3" w14:textId="77777777" w:rsidR="00D54842" w:rsidRDefault="00D54842" w:rsidP="0048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T Sans">
    <w:charset w:val="00"/>
    <w:family w:val="auto"/>
    <w:pitch w:val="variable"/>
    <w:sig w:usb0="A00002EF" w:usb1="5000204B" w:usb2="00000000" w:usb3="00000000" w:csb0="000000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Times New Roman"/>
    <w:charset w:val="00"/>
    <w:family w:val="auto"/>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91554953"/>
      <w:docPartObj>
        <w:docPartGallery w:val="Page Numbers (Bottom of Page)"/>
        <w:docPartUnique/>
      </w:docPartObj>
    </w:sdtPr>
    <w:sdtEndPr>
      <w:rPr>
        <w:rStyle w:val="PageNumber"/>
      </w:rPr>
    </w:sdtEndPr>
    <w:sdtContent>
      <w:p w14:paraId="10D710D7" w14:textId="77777777" w:rsidR="004700E4" w:rsidRDefault="004700E4" w:rsidP="00483138">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5ADB5AA" w14:textId="77777777" w:rsidR="004700E4" w:rsidRDefault="004700E4" w:rsidP="00483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67107027"/>
      <w:docPartObj>
        <w:docPartGallery w:val="Page Numbers (Bottom of Page)"/>
        <w:docPartUnique/>
      </w:docPartObj>
    </w:sdtPr>
    <w:sdtEndPr>
      <w:rPr>
        <w:rStyle w:val="PageNumber"/>
      </w:rPr>
    </w:sdtEndPr>
    <w:sdtContent>
      <w:p w14:paraId="042A2881" w14:textId="7798C009" w:rsidR="004700E4" w:rsidRDefault="004700E4" w:rsidP="00483138">
        <w:pPr>
          <w:pStyle w:val="Footer"/>
          <w:rPr>
            <w:rStyle w:val="PageNumber"/>
          </w:rPr>
        </w:pPr>
        <w:r w:rsidRPr="004700E4">
          <w:rPr>
            <w:rStyle w:val="PageNumber"/>
            <w:b/>
            <w:sz w:val="22"/>
          </w:rPr>
          <w:fldChar w:fldCharType="begin"/>
        </w:r>
        <w:r w:rsidRPr="004700E4">
          <w:rPr>
            <w:rStyle w:val="PageNumber"/>
            <w:b/>
            <w:sz w:val="22"/>
          </w:rPr>
          <w:instrText xml:space="preserve"> PAGE </w:instrText>
        </w:r>
        <w:r w:rsidRPr="004700E4">
          <w:rPr>
            <w:rStyle w:val="PageNumber"/>
            <w:b/>
            <w:sz w:val="22"/>
          </w:rPr>
          <w:fldChar w:fldCharType="separate"/>
        </w:r>
        <w:r w:rsidR="007D63FD">
          <w:rPr>
            <w:rStyle w:val="PageNumber"/>
            <w:b/>
            <w:noProof/>
            <w:sz w:val="22"/>
          </w:rPr>
          <w:t>2</w:t>
        </w:r>
        <w:r w:rsidRPr="004700E4">
          <w:rPr>
            <w:rStyle w:val="PageNumber"/>
            <w:b/>
            <w:sz w:val="22"/>
          </w:rPr>
          <w:fldChar w:fldCharType="end"/>
        </w:r>
      </w:p>
    </w:sdtContent>
  </w:sdt>
  <w:p w14:paraId="60608D7D" w14:textId="037FBA6A" w:rsidR="00811330" w:rsidRDefault="00811330" w:rsidP="00483138">
    <w:pPr>
      <w:pStyle w:val="Footer"/>
    </w:pPr>
    <w:r>
      <w:rPr>
        <w:noProof/>
        <w:lang w:eastAsia="en-AU"/>
      </w:rPr>
      <w:drawing>
        <wp:inline distT="0" distB="0" distL="0" distR="0" wp14:anchorId="41CB845A" wp14:editId="37A15194">
          <wp:extent cx="6421846" cy="426366"/>
          <wp:effectExtent l="0" t="0" r="0" b="5715"/>
          <wp:docPr id="38" name="Picture 38"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1">
                    <a:extLst>
                      <a:ext uri="{28A0092B-C50C-407E-A947-70E740481C1C}">
                        <a14:useLocalDpi xmlns:a14="http://schemas.microsoft.com/office/drawing/2010/main" val="0"/>
                      </a:ext>
                    </a:extLst>
                  </a:blip>
                  <a:srcRect t="72691" b="22611"/>
                  <a:stretch/>
                </pic:blipFill>
                <pic:spPr bwMode="auto">
                  <a:xfrm>
                    <a:off x="0" y="0"/>
                    <a:ext cx="6514010" cy="43248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inline>
      </w:drawing>
    </w:r>
  </w:p>
  <w:p w14:paraId="561F2223" w14:textId="3402B9B4" w:rsidR="00A65984" w:rsidRDefault="00A65984" w:rsidP="00483138">
    <w:pPr>
      <w:pStyle w:val="Footer"/>
    </w:pPr>
    <w:r>
      <w:t>Published 29 August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409D6" w14:textId="77777777" w:rsidR="00305F68" w:rsidRDefault="00305F68" w:rsidP="00483138">
    <w:pPr>
      <w:pStyle w:val="Footer"/>
    </w:pPr>
    <w:r>
      <w:rPr>
        <w:noProof/>
        <w:lang w:eastAsia="en-AU"/>
      </w:rPr>
      <w:drawing>
        <wp:inline distT="0" distB="0" distL="0" distR="0" wp14:anchorId="5815231E" wp14:editId="3DF10E04">
          <wp:extent cx="6210935" cy="412363"/>
          <wp:effectExtent l="0" t="0" r="0" b="0"/>
          <wp:docPr id="41" name="Picture 41"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1">
                    <a:extLst>
                      <a:ext uri="{28A0092B-C50C-407E-A947-70E740481C1C}">
                        <a14:useLocalDpi xmlns:a14="http://schemas.microsoft.com/office/drawing/2010/main" val="0"/>
                      </a:ext>
                    </a:extLst>
                  </a:blip>
                  <a:srcRect t="72691" b="22611"/>
                  <a:stretch/>
                </pic:blipFill>
                <pic:spPr bwMode="auto">
                  <a:xfrm>
                    <a:off x="0" y="0"/>
                    <a:ext cx="6210935" cy="412363"/>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inline>
      </w:drawing>
    </w:r>
  </w:p>
  <w:p w14:paraId="666A19BA" w14:textId="3428DD3B" w:rsidR="00305F68" w:rsidRDefault="00A65984" w:rsidP="00483138">
    <w:pPr>
      <w:pStyle w:val="Footer"/>
    </w:pPr>
    <w:r>
      <w:t>Published 29 August</w:t>
    </w:r>
    <w:r w:rsidR="006B32E1">
      <w:t xml:space="preserve">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C8654" w14:textId="77777777" w:rsidR="00D54842" w:rsidRDefault="00D54842" w:rsidP="00483138">
      <w:r>
        <w:separator/>
      </w:r>
    </w:p>
  </w:footnote>
  <w:footnote w:type="continuationSeparator" w:id="0">
    <w:p w14:paraId="2D7F3DC3" w14:textId="77777777" w:rsidR="00D54842" w:rsidRDefault="00D54842" w:rsidP="00483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A1022" w14:textId="77777777" w:rsidR="00F1248F" w:rsidRDefault="00811330" w:rsidP="00F1248F">
    <w:pPr>
      <w:pStyle w:val="Heading1"/>
    </w:pPr>
    <w:r>
      <w:rPr>
        <w:noProof/>
        <w:lang w:eastAsia="en-AU"/>
      </w:rPr>
      <w:drawing>
        <wp:inline distT="0" distB="0" distL="0" distR="0" wp14:anchorId="42C36F49" wp14:editId="133D0EE1">
          <wp:extent cx="2378075" cy="787400"/>
          <wp:effectExtent l="0" t="0" r="0" b="0"/>
          <wp:docPr id="39" name="Picture 39" descr="National Redress Scheme For people who have experienced institutional child sexual abuse" title="National Redress Schem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S003_National Redress Scheme_Logo_Inline.png"/>
                  <pic:cNvPicPr/>
                </pic:nvPicPr>
                <pic:blipFill>
                  <a:blip r:embed="rId1">
                    <a:extLst>
                      <a:ext uri="{28A0092B-C50C-407E-A947-70E740481C1C}">
                        <a14:useLocalDpi xmlns:a14="http://schemas.microsoft.com/office/drawing/2010/main" val="0"/>
                      </a:ext>
                    </a:extLst>
                  </a:blip>
                  <a:stretch>
                    <a:fillRect/>
                  </a:stretch>
                </pic:blipFill>
                <pic:spPr>
                  <a:xfrm>
                    <a:off x="0" y="0"/>
                    <a:ext cx="2378075" cy="787400"/>
                  </a:xfrm>
                  <a:prstGeom prst="rect">
                    <a:avLst/>
                  </a:prstGeom>
                </pic:spPr>
              </pic:pic>
            </a:graphicData>
          </a:graphic>
        </wp:inline>
      </w:drawing>
    </w:r>
  </w:p>
  <w:p w14:paraId="0BC00E94" w14:textId="45DA9384" w:rsidR="007C7F32" w:rsidRPr="002E7B86" w:rsidRDefault="003E206D" w:rsidP="00F1248F">
    <w:pPr>
      <w:pStyle w:val="Heading1"/>
    </w:pPr>
    <w:r>
      <w:t>Fact sheet</w:t>
    </w:r>
  </w:p>
  <w:p w14:paraId="61FBF4FE" w14:textId="77777777" w:rsidR="00091177" w:rsidRDefault="00091177" w:rsidP="00483138">
    <w:pPr>
      <w:pStyle w:val="Header"/>
    </w:pPr>
    <w:r>
      <w:rPr>
        <w:noProof/>
        <w:lang w:eastAsia="en-AU"/>
      </w:rPr>
      <w:drawing>
        <wp:inline distT="0" distB="0" distL="0" distR="0" wp14:anchorId="7F7F2B55" wp14:editId="4CAE5C3B">
          <wp:extent cx="6210935" cy="60474"/>
          <wp:effectExtent l="0" t="0" r="0" b="3175"/>
          <wp:docPr id="40" name="Picture 40"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S003_letterhead_line_WRGB.jpg"/>
                  <pic:cNvPicPr/>
                </pic:nvPicPr>
                <pic:blipFill>
                  <a:blip r:embed="rId2">
                    <a:extLst>
                      <a:ext uri="{28A0092B-C50C-407E-A947-70E740481C1C}">
                        <a14:useLocalDpi xmlns:a14="http://schemas.microsoft.com/office/drawing/2010/main" val="0"/>
                      </a:ext>
                    </a:extLst>
                  </a:blip>
                  <a:stretch>
                    <a:fillRect/>
                  </a:stretch>
                </pic:blipFill>
                <pic:spPr>
                  <a:xfrm flipV="1">
                    <a:off x="0" y="0"/>
                    <a:ext cx="6210935" cy="6047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8A35" w14:textId="4403215E" w:rsidR="007C7F32" w:rsidRPr="007C7F32" w:rsidRDefault="007C7F32" w:rsidP="00483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D4A0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F27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3811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8FC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AA80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E2D2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2E1D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C042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61B6C"/>
    <w:lvl w:ilvl="0">
      <w:start w:val="1"/>
      <w:numFmt w:val="decimal"/>
      <w:pStyle w:val="ListNumber"/>
      <w:lvlText w:val="%1."/>
      <w:lvlJc w:val="left"/>
      <w:pPr>
        <w:tabs>
          <w:tab w:val="num" w:pos="360"/>
        </w:tabs>
        <w:ind w:left="360" w:hanging="360"/>
      </w:pPr>
      <w:rPr>
        <w:rFonts w:hint="default"/>
        <w:color w:val="DD6D28" w:themeColor="background2"/>
      </w:rPr>
    </w:lvl>
  </w:abstractNum>
  <w:abstractNum w:abstractNumId="9" w15:restartNumberingAfterBreak="0">
    <w:nsid w:val="FFFFFF89"/>
    <w:multiLevelType w:val="singleLevel"/>
    <w:tmpl w:val="BA3286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685"/>
    <w:multiLevelType w:val="multilevel"/>
    <w:tmpl w:val="0809001D"/>
    <w:lvl w:ilvl="0">
      <w:start w:val="1"/>
      <w:numFmt w:val="decimal"/>
      <w:lvlText w:val="%1)"/>
      <w:lvlJc w:val="left"/>
      <w:pPr>
        <w:ind w:left="108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0542594"/>
    <w:multiLevelType w:val="hybridMultilevel"/>
    <w:tmpl w:val="ACC20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48564AA"/>
    <w:multiLevelType w:val="hybridMultilevel"/>
    <w:tmpl w:val="0EBE0A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1AEA3CCF"/>
    <w:multiLevelType w:val="hybridMultilevel"/>
    <w:tmpl w:val="23688F06"/>
    <w:lvl w:ilvl="0" w:tplc="0C090001">
      <w:start w:val="1"/>
      <w:numFmt w:val="bullet"/>
      <w:lvlText w:val=""/>
      <w:lvlJc w:val="left"/>
      <w:pPr>
        <w:ind w:left="720" w:hanging="360"/>
      </w:pPr>
      <w:rPr>
        <w:rFonts w:ascii="Symbol" w:hAnsi="Symbol" w:hint="default"/>
        <w:color w:val="DD6D28" w:themeColor="background2"/>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BB42E5"/>
    <w:multiLevelType w:val="multilevel"/>
    <w:tmpl w:val="0809001D"/>
    <w:lvl w:ilvl="0">
      <w:start w:val="1"/>
      <w:numFmt w:val="decimal"/>
      <w:lvlText w:val="%1)"/>
      <w:lvlJc w:val="left"/>
      <w:pPr>
        <w:ind w:left="36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363289"/>
    <w:multiLevelType w:val="hybridMultilevel"/>
    <w:tmpl w:val="0204AA70"/>
    <w:lvl w:ilvl="0" w:tplc="F5C0630C">
      <w:start w:val="1"/>
      <w:numFmt w:val="bullet"/>
      <w:pStyle w:val="ListBullet"/>
      <w:lvlText w:val=""/>
      <w:lvlJc w:val="left"/>
      <w:pPr>
        <w:ind w:left="720" w:hanging="360"/>
      </w:pPr>
      <w:rPr>
        <w:rFonts w:ascii="Symbol" w:hAnsi="Symbol" w:hint="default"/>
        <w:color w:val="DD6D28" w:themeColor="background2"/>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00C29"/>
    <w:multiLevelType w:val="hybridMultilevel"/>
    <w:tmpl w:val="87344D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15:restartNumberingAfterBreak="0">
    <w:nsid w:val="519E6B8F"/>
    <w:multiLevelType w:val="hybridMultilevel"/>
    <w:tmpl w:val="3C9A74D0"/>
    <w:lvl w:ilvl="0" w:tplc="0FE40FEC">
      <w:start w:val="1"/>
      <w:numFmt w:val="decimal"/>
      <w:lvlText w:val="%1."/>
      <w:lvlJc w:val="left"/>
      <w:pPr>
        <w:ind w:left="360" w:hanging="360"/>
      </w:pPr>
      <w:rPr>
        <w:rFonts w:ascii="Calibri" w:hAnsi="Calibri" w:hint="default"/>
        <w:b w:val="0"/>
        <w:i w:val="0"/>
        <w:color w:val="48B860"/>
        <w:sz w:val="22"/>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56390DB1"/>
    <w:multiLevelType w:val="hybridMultilevel"/>
    <w:tmpl w:val="DE200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70945E3"/>
    <w:multiLevelType w:val="hybridMultilevel"/>
    <w:tmpl w:val="8E2CBBF0"/>
    <w:lvl w:ilvl="0" w:tplc="5574B382">
      <w:start w:val="1"/>
      <w:numFmt w:val="bullet"/>
      <w:pStyle w:val="DOTT"/>
      <w:lvlText w:val=""/>
      <w:lvlJc w:val="left"/>
      <w:pPr>
        <w:ind w:left="1288" w:hanging="720"/>
      </w:pPr>
      <w:rPr>
        <w:rFonts w:ascii="Symbol" w:hAnsi="Symbol" w:hint="default"/>
        <w:color w:val="DD6D28" w:themeColor="background2"/>
        <w:sz w:val="16"/>
      </w:rPr>
    </w:lvl>
    <w:lvl w:ilvl="1" w:tplc="0C090003">
      <w:start w:val="1"/>
      <w:numFmt w:val="bullet"/>
      <w:lvlText w:val="o"/>
      <w:lvlJc w:val="left"/>
      <w:pPr>
        <w:ind w:left="2008" w:hanging="360"/>
      </w:pPr>
      <w:rPr>
        <w:rFonts w:ascii="Courier New" w:hAnsi="Courier New" w:cs="Courier New" w:hint="default"/>
      </w:rPr>
    </w:lvl>
    <w:lvl w:ilvl="2" w:tplc="0C090005">
      <w:start w:val="1"/>
      <w:numFmt w:val="bullet"/>
      <w:lvlText w:val=""/>
      <w:lvlJc w:val="left"/>
      <w:pPr>
        <w:ind w:left="2728" w:hanging="360"/>
      </w:pPr>
      <w:rPr>
        <w:rFonts w:ascii="Wingdings" w:hAnsi="Wingdings" w:hint="default"/>
      </w:rPr>
    </w:lvl>
    <w:lvl w:ilvl="3" w:tplc="0C090001">
      <w:start w:val="1"/>
      <w:numFmt w:val="bullet"/>
      <w:lvlText w:val=""/>
      <w:lvlJc w:val="left"/>
      <w:pPr>
        <w:ind w:left="3448" w:hanging="360"/>
      </w:pPr>
      <w:rPr>
        <w:rFonts w:ascii="Symbol" w:hAnsi="Symbol" w:hint="default"/>
      </w:rPr>
    </w:lvl>
    <w:lvl w:ilvl="4" w:tplc="0C090003" w:tentative="1">
      <w:start w:val="1"/>
      <w:numFmt w:val="bullet"/>
      <w:lvlText w:val="o"/>
      <w:lvlJc w:val="left"/>
      <w:pPr>
        <w:ind w:left="4168" w:hanging="360"/>
      </w:pPr>
      <w:rPr>
        <w:rFonts w:ascii="Courier New" w:hAnsi="Courier New" w:cs="Courier New" w:hint="default"/>
      </w:rPr>
    </w:lvl>
    <w:lvl w:ilvl="5" w:tplc="0C090005" w:tentative="1">
      <w:start w:val="1"/>
      <w:numFmt w:val="bullet"/>
      <w:lvlText w:val=""/>
      <w:lvlJc w:val="left"/>
      <w:pPr>
        <w:ind w:left="4888" w:hanging="360"/>
      </w:pPr>
      <w:rPr>
        <w:rFonts w:ascii="Wingdings" w:hAnsi="Wingdings" w:hint="default"/>
      </w:rPr>
    </w:lvl>
    <w:lvl w:ilvl="6" w:tplc="0C090001" w:tentative="1">
      <w:start w:val="1"/>
      <w:numFmt w:val="bullet"/>
      <w:lvlText w:val=""/>
      <w:lvlJc w:val="left"/>
      <w:pPr>
        <w:ind w:left="5608" w:hanging="360"/>
      </w:pPr>
      <w:rPr>
        <w:rFonts w:ascii="Symbol" w:hAnsi="Symbol" w:hint="default"/>
      </w:rPr>
    </w:lvl>
    <w:lvl w:ilvl="7" w:tplc="0C090003" w:tentative="1">
      <w:start w:val="1"/>
      <w:numFmt w:val="bullet"/>
      <w:lvlText w:val="o"/>
      <w:lvlJc w:val="left"/>
      <w:pPr>
        <w:ind w:left="6328" w:hanging="360"/>
      </w:pPr>
      <w:rPr>
        <w:rFonts w:ascii="Courier New" w:hAnsi="Courier New" w:cs="Courier New" w:hint="default"/>
      </w:rPr>
    </w:lvl>
    <w:lvl w:ilvl="8" w:tplc="0C090005" w:tentative="1">
      <w:start w:val="1"/>
      <w:numFmt w:val="bullet"/>
      <w:lvlText w:val=""/>
      <w:lvlJc w:val="left"/>
      <w:pPr>
        <w:ind w:left="7048" w:hanging="360"/>
      </w:pPr>
      <w:rPr>
        <w:rFonts w:ascii="Wingdings" w:hAnsi="Wingdings" w:hint="default"/>
      </w:rPr>
    </w:lvl>
  </w:abstractNum>
  <w:abstractNum w:abstractNumId="20" w15:restartNumberingAfterBreak="0">
    <w:nsid w:val="65861C4A"/>
    <w:multiLevelType w:val="hybridMultilevel"/>
    <w:tmpl w:val="5FD04D12"/>
    <w:lvl w:ilvl="0" w:tplc="2550D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2320E"/>
    <w:multiLevelType w:val="hybridMultilevel"/>
    <w:tmpl w:val="25FE09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C0C5FC1"/>
    <w:multiLevelType w:val="hybridMultilevel"/>
    <w:tmpl w:val="797AC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8"/>
  </w:num>
  <w:num w:numId="4">
    <w:abstractNumId w:val="8"/>
  </w:num>
  <w:num w:numId="5">
    <w:abstractNumId w:val="20"/>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9"/>
  </w:num>
  <w:num w:numId="15">
    <w:abstractNumId w:val="11"/>
  </w:num>
  <w:num w:numId="16">
    <w:abstractNumId w:val="12"/>
  </w:num>
  <w:num w:numId="17">
    <w:abstractNumId w:val="22"/>
  </w:num>
  <w:num w:numId="18">
    <w:abstractNumId w:val="21"/>
  </w:num>
  <w:num w:numId="19">
    <w:abstractNumId w:val="18"/>
  </w:num>
  <w:num w:numId="20">
    <w:abstractNumId w:val="15"/>
  </w:num>
  <w:num w:numId="21">
    <w:abstractNumId w:val="19"/>
  </w:num>
  <w:num w:numId="22">
    <w:abstractNumId w:val="17"/>
  </w:num>
  <w:num w:numId="23">
    <w:abstractNumId w:val="17"/>
    <w:lvlOverride w:ilvl="0">
      <w:startOverride w:val="1"/>
    </w:lvlOverride>
  </w:num>
  <w:num w:numId="24">
    <w:abstractNumId w:val="16"/>
  </w:num>
  <w:num w:numId="25">
    <w:abstractNumId w:val="15"/>
  </w:num>
  <w:num w:numId="26">
    <w:abstractNumId w:val="15"/>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DCC"/>
    <w:rsid w:val="000020B3"/>
    <w:rsid w:val="00010400"/>
    <w:rsid w:val="0003039D"/>
    <w:rsid w:val="00083ED7"/>
    <w:rsid w:val="00091177"/>
    <w:rsid w:val="000A69F6"/>
    <w:rsid w:val="000B1FA5"/>
    <w:rsid w:val="000C6F54"/>
    <w:rsid w:val="000E5E4F"/>
    <w:rsid w:val="000E7047"/>
    <w:rsid w:val="000F501A"/>
    <w:rsid w:val="001176A4"/>
    <w:rsid w:val="00145951"/>
    <w:rsid w:val="00157DA7"/>
    <w:rsid w:val="001846D7"/>
    <w:rsid w:val="001941F0"/>
    <w:rsid w:val="001D195B"/>
    <w:rsid w:val="001D7EE7"/>
    <w:rsid w:val="001F0F61"/>
    <w:rsid w:val="001F7605"/>
    <w:rsid w:val="002019BC"/>
    <w:rsid w:val="00251378"/>
    <w:rsid w:val="00262D58"/>
    <w:rsid w:val="002D652D"/>
    <w:rsid w:val="002E7B86"/>
    <w:rsid w:val="00302248"/>
    <w:rsid w:val="00305F68"/>
    <w:rsid w:val="003156F8"/>
    <w:rsid w:val="00315A78"/>
    <w:rsid w:val="0031740B"/>
    <w:rsid w:val="00325423"/>
    <w:rsid w:val="003353A7"/>
    <w:rsid w:val="00342BA1"/>
    <w:rsid w:val="003443FC"/>
    <w:rsid w:val="0035286C"/>
    <w:rsid w:val="003742AD"/>
    <w:rsid w:val="003B3C09"/>
    <w:rsid w:val="003C50DE"/>
    <w:rsid w:val="003D317B"/>
    <w:rsid w:val="003E206D"/>
    <w:rsid w:val="003F41E3"/>
    <w:rsid w:val="003F7CEE"/>
    <w:rsid w:val="004143D2"/>
    <w:rsid w:val="004176F9"/>
    <w:rsid w:val="004700E4"/>
    <w:rsid w:val="00471720"/>
    <w:rsid w:val="00472092"/>
    <w:rsid w:val="00483138"/>
    <w:rsid w:val="004838A8"/>
    <w:rsid w:val="004A1D8E"/>
    <w:rsid w:val="004C1804"/>
    <w:rsid w:val="004D5DCC"/>
    <w:rsid w:val="004E5E3B"/>
    <w:rsid w:val="005010D8"/>
    <w:rsid w:val="00517431"/>
    <w:rsid w:val="0052477D"/>
    <w:rsid w:val="00544C1D"/>
    <w:rsid w:val="00574055"/>
    <w:rsid w:val="005768B5"/>
    <w:rsid w:val="005C4DE9"/>
    <w:rsid w:val="005C7C1B"/>
    <w:rsid w:val="006076C0"/>
    <w:rsid w:val="006277D6"/>
    <w:rsid w:val="00653B12"/>
    <w:rsid w:val="006767D3"/>
    <w:rsid w:val="006B32E1"/>
    <w:rsid w:val="006B7991"/>
    <w:rsid w:val="006E18D1"/>
    <w:rsid w:val="0073491E"/>
    <w:rsid w:val="00746347"/>
    <w:rsid w:val="00775D07"/>
    <w:rsid w:val="00787C50"/>
    <w:rsid w:val="007A6003"/>
    <w:rsid w:val="007B28DC"/>
    <w:rsid w:val="007C7F32"/>
    <w:rsid w:val="007D63FD"/>
    <w:rsid w:val="00811330"/>
    <w:rsid w:val="008173F6"/>
    <w:rsid w:val="0082068E"/>
    <w:rsid w:val="00832ABA"/>
    <w:rsid w:val="00835CBC"/>
    <w:rsid w:val="00870EDF"/>
    <w:rsid w:val="00873B4F"/>
    <w:rsid w:val="008E41DF"/>
    <w:rsid w:val="00937B18"/>
    <w:rsid w:val="0095249B"/>
    <w:rsid w:val="00956FF3"/>
    <w:rsid w:val="00961AAB"/>
    <w:rsid w:val="00964437"/>
    <w:rsid w:val="00967D79"/>
    <w:rsid w:val="00967F9D"/>
    <w:rsid w:val="009A7E60"/>
    <w:rsid w:val="009B1716"/>
    <w:rsid w:val="009B26DD"/>
    <w:rsid w:val="009C5C70"/>
    <w:rsid w:val="00A02EB7"/>
    <w:rsid w:val="00A06F58"/>
    <w:rsid w:val="00A21FE2"/>
    <w:rsid w:val="00A249AA"/>
    <w:rsid w:val="00A32045"/>
    <w:rsid w:val="00A65984"/>
    <w:rsid w:val="00A661C8"/>
    <w:rsid w:val="00AA1F9E"/>
    <w:rsid w:val="00AC0622"/>
    <w:rsid w:val="00AF4F27"/>
    <w:rsid w:val="00B032C3"/>
    <w:rsid w:val="00B40CFA"/>
    <w:rsid w:val="00B42BA2"/>
    <w:rsid w:val="00B479F6"/>
    <w:rsid w:val="00B71798"/>
    <w:rsid w:val="00B831A8"/>
    <w:rsid w:val="00B9780A"/>
    <w:rsid w:val="00BD4F0A"/>
    <w:rsid w:val="00BE30D1"/>
    <w:rsid w:val="00BF0046"/>
    <w:rsid w:val="00C0663B"/>
    <w:rsid w:val="00C175CA"/>
    <w:rsid w:val="00C20A1A"/>
    <w:rsid w:val="00C31D70"/>
    <w:rsid w:val="00C445E5"/>
    <w:rsid w:val="00C66DAB"/>
    <w:rsid w:val="00C855F6"/>
    <w:rsid w:val="00C95C15"/>
    <w:rsid w:val="00CA3D96"/>
    <w:rsid w:val="00CB11C9"/>
    <w:rsid w:val="00CC3C10"/>
    <w:rsid w:val="00CE37A6"/>
    <w:rsid w:val="00CF0E97"/>
    <w:rsid w:val="00D07DB6"/>
    <w:rsid w:val="00D5353B"/>
    <w:rsid w:val="00D54842"/>
    <w:rsid w:val="00D65D86"/>
    <w:rsid w:val="00D65E38"/>
    <w:rsid w:val="00D82DE5"/>
    <w:rsid w:val="00D94A6A"/>
    <w:rsid w:val="00DA1FAE"/>
    <w:rsid w:val="00DB3927"/>
    <w:rsid w:val="00DE4E46"/>
    <w:rsid w:val="00E47DD0"/>
    <w:rsid w:val="00E502B0"/>
    <w:rsid w:val="00E76C99"/>
    <w:rsid w:val="00E81BC6"/>
    <w:rsid w:val="00E86B05"/>
    <w:rsid w:val="00EB7145"/>
    <w:rsid w:val="00EC0006"/>
    <w:rsid w:val="00EC3B25"/>
    <w:rsid w:val="00ED3959"/>
    <w:rsid w:val="00F1248F"/>
    <w:rsid w:val="00F20DC1"/>
    <w:rsid w:val="00F24C00"/>
    <w:rsid w:val="00F455CC"/>
    <w:rsid w:val="00F5210F"/>
    <w:rsid w:val="00F579EC"/>
    <w:rsid w:val="00F806A4"/>
    <w:rsid w:val="00F81C62"/>
    <w:rsid w:val="00F841E0"/>
    <w:rsid w:val="00FC2CEF"/>
    <w:rsid w:val="00FD3F78"/>
    <w:rsid w:val="00FE4607"/>
    <w:rsid w:val="00FF36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67EDC8"/>
  <w14:defaultImageDpi w14:val="32767"/>
  <w15:docId w15:val="{7A847AF7-A79F-418D-ADF6-2995157E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138"/>
    <w:pPr>
      <w:spacing w:after="120"/>
    </w:pPr>
    <w:rPr>
      <w:rFonts w:ascii="Arial" w:hAnsi="Arial" w:cs="Arial"/>
      <w:lang w:val="en-AU"/>
    </w:rPr>
  </w:style>
  <w:style w:type="paragraph" w:styleId="Heading1">
    <w:name w:val="heading 1"/>
    <w:basedOn w:val="Normal"/>
    <w:next w:val="Normal"/>
    <w:link w:val="Heading1Char"/>
    <w:autoRedefine/>
    <w:uiPriority w:val="9"/>
    <w:qFormat/>
    <w:rsid w:val="00F1248F"/>
    <w:pPr>
      <w:spacing w:after="0"/>
      <w:outlineLvl w:val="0"/>
    </w:pPr>
    <w:rPr>
      <w:caps/>
      <w:color w:val="DD6D28" w:themeColor="background2"/>
      <w:spacing w:val="26"/>
      <w:sz w:val="40"/>
    </w:rPr>
  </w:style>
  <w:style w:type="paragraph" w:styleId="Heading2">
    <w:name w:val="heading 2"/>
    <w:basedOn w:val="Normal"/>
    <w:next w:val="Normal"/>
    <w:link w:val="Heading2Char"/>
    <w:uiPriority w:val="9"/>
    <w:unhideWhenUsed/>
    <w:qFormat/>
    <w:rsid w:val="002D652D"/>
    <w:pPr>
      <w:outlineLvl w:val="1"/>
    </w:pPr>
    <w:rPr>
      <w:rFonts w:ascii="Arial Bold" w:hAnsi="Arial Bold"/>
      <w:color w:val="DD6D28" w:themeColor="background2"/>
      <w:u w:color="24793F" w:themeColor="text2"/>
    </w:rPr>
  </w:style>
  <w:style w:type="paragraph" w:styleId="Heading3">
    <w:name w:val="heading 3"/>
    <w:basedOn w:val="Normal"/>
    <w:next w:val="Normal"/>
    <w:link w:val="Heading3Char"/>
    <w:uiPriority w:val="9"/>
    <w:semiHidden/>
    <w:unhideWhenUsed/>
    <w:qFormat/>
    <w:rsid w:val="00483138"/>
    <w:pPr>
      <w:keepNext/>
      <w:keepLines/>
      <w:spacing w:before="40" w:after="0"/>
      <w:outlineLvl w:val="2"/>
    </w:pPr>
    <w:rPr>
      <w:rFonts w:asciiTheme="majorHAnsi" w:eastAsiaTheme="majorEastAsia" w:hAnsiTheme="majorHAnsi" w:cstheme="majorBidi"/>
      <w:color w:val="27462A" w:themeColor="accent1" w:themeShade="7F"/>
    </w:rPr>
  </w:style>
  <w:style w:type="paragraph" w:styleId="Heading8">
    <w:name w:val="heading 8"/>
    <w:basedOn w:val="Normal"/>
    <w:next w:val="Normal"/>
    <w:link w:val="Heading8Char"/>
    <w:uiPriority w:val="9"/>
    <w:unhideWhenUsed/>
    <w:rsid w:val="00C0663B"/>
    <w:pPr>
      <w:tabs>
        <w:tab w:val="left" w:pos="4962"/>
      </w:tabs>
      <w:outlineLvl w:val="7"/>
    </w:pPr>
  </w:style>
  <w:style w:type="paragraph" w:styleId="Heading9">
    <w:name w:val="heading 9"/>
    <w:basedOn w:val="Heading8"/>
    <w:next w:val="Normal"/>
    <w:link w:val="Heading9Char"/>
    <w:uiPriority w:val="9"/>
    <w:unhideWhenUsed/>
    <w:rsid w:val="00C0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1330"/>
    <w:pPr>
      <w:tabs>
        <w:tab w:val="center" w:pos="4680"/>
        <w:tab w:val="right" w:pos="9360"/>
      </w:tabs>
      <w:spacing w:after="0"/>
    </w:pPr>
  </w:style>
  <w:style w:type="character" w:customStyle="1" w:styleId="HeaderChar">
    <w:name w:val="Header Char"/>
    <w:basedOn w:val="DefaultParagraphFont"/>
    <w:link w:val="Header"/>
    <w:uiPriority w:val="99"/>
    <w:rsid w:val="00811330"/>
    <w:rPr>
      <w:rFonts w:ascii="Arial" w:hAnsi="Arial" w:cs="Arial"/>
      <w:sz w:val="20"/>
      <w:szCs w:val="22"/>
      <w:lang w:val="en-AU"/>
    </w:rPr>
  </w:style>
  <w:style w:type="character" w:customStyle="1" w:styleId="Heading1Char">
    <w:name w:val="Heading 1 Char"/>
    <w:basedOn w:val="DefaultParagraphFont"/>
    <w:link w:val="Heading1"/>
    <w:uiPriority w:val="9"/>
    <w:rsid w:val="00F1248F"/>
    <w:rPr>
      <w:rFonts w:ascii="Arial" w:hAnsi="Arial" w:cs="Arial"/>
      <w:caps/>
      <w:color w:val="DD6D28" w:themeColor="background2"/>
      <w:spacing w:val="26"/>
      <w:sz w:val="40"/>
      <w:lang w:val="en-AU"/>
    </w:rPr>
  </w:style>
  <w:style w:type="paragraph" w:styleId="Footer">
    <w:name w:val="footer"/>
    <w:basedOn w:val="Normal"/>
    <w:link w:val="FooterChar"/>
    <w:uiPriority w:val="99"/>
    <w:unhideWhenUsed/>
    <w:rsid w:val="00811330"/>
    <w:pPr>
      <w:tabs>
        <w:tab w:val="center" w:pos="4680"/>
        <w:tab w:val="right" w:pos="9360"/>
      </w:tabs>
      <w:spacing w:after="0"/>
    </w:pPr>
  </w:style>
  <w:style w:type="character" w:customStyle="1" w:styleId="FooterChar">
    <w:name w:val="Footer Char"/>
    <w:basedOn w:val="DefaultParagraphFont"/>
    <w:link w:val="Footer"/>
    <w:uiPriority w:val="99"/>
    <w:rsid w:val="00811330"/>
    <w:rPr>
      <w:rFonts w:ascii="Arial" w:hAnsi="Arial" w:cs="Arial"/>
      <w:sz w:val="20"/>
      <w:szCs w:val="22"/>
      <w:lang w:val="en-AU"/>
    </w:rPr>
  </w:style>
  <w:style w:type="paragraph" w:styleId="ListNumber">
    <w:name w:val="List Number"/>
    <w:basedOn w:val="Normal"/>
    <w:autoRedefine/>
    <w:uiPriority w:val="99"/>
    <w:unhideWhenUsed/>
    <w:qFormat/>
    <w:rsid w:val="00544C1D"/>
    <w:pPr>
      <w:numPr>
        <w:numId w:val="4"/>
      </w:numPr>
      <w:ind w:left="357" w:hanging="357"/>
      <w:contextualSpacing/>
    </w:pPr>
  </w:style>
  <w:style w:type="character" w:customStyle="1" w:styleId="Heading2Char">
    <w:name w:val="Heading 2 Char"/>
    <w:basedOn w:val="DefaultParagraphFont"/>
    <w:link w:val="Heading2"/>
    <w:uiPriority w:val="9"/>
    <w:rsid w:val="002D652D"/>
    <w:rPr>
      <w:rFonts w:ascii="Arial Bold" w:hAnsi="Arial Bold" w:cs="Arial"/>
      <w:color w:val="DD6D28" w:themeColor="background2"/>
      <w:u w:color="24793F" w:themeColor="text2"/>
      <w:lang w:val="en-AU"/>
    </w:rPr>
  </w:style>
  <w:style w:type="paragraph" w:styleId="NoSpacing">
    <w:name w:val="No Spacing"/>
    <w:basedOn w:val="Normal"/>
    <w:uiPriority w:val="1"/>
    <w:qFormat/>
    <w:rsid w:val="00325423"/>
  </w:style>
  <w:style w:type="paragraph" w:styleId="ListParagraph">
    <w:name w:val="List Paragraph"/>
    <w:aliases w:val="List Paragraph1,Recommendation,List Paragraph11,L,Bullet Point,Bullet points,Content descriptions,Bullet point,List Paragraph Number,Bulleted Para,NFP GP Bulleted List,bullet point list,List Bullet Cab,Dot Point Lvl 1,List Paragraph111"/>
    <w:basedOn w:val="ListBullet"/>
    <w:link w:val="ListParagraphChar"/>
    <w:uiPriority w:val="34"/>
    <w:qFormat/>
    <w:rsid w:val="00483138"/>
  </w:style>
  <w:style w:type="character" w:styleId="PageNumber">
    <w:name w:val="page number"/>
    <w:basedOn w:val="DefaultParagraphFont"/>
    <w:uiPriority w:val="99"/>
    <w:semiHidden/>
    <w:unhideWhenUsed/>
    <w:rsid w:val="004700E4"/>
  </w:style>
  <w:style w:type="character" w:customStyle="1" w:styleId="Heading8Char">
    <w:name w:val="Heading 8 Char"/>
    <w:basedOn w:val="DefaultParagraphFont"/>
    <w:link w:val="Heading8"/>
    <w:uiPriority w:val="9"/>
    <w:rsid w:val="00C0663B"/>
    <w:rPr>
      <w:rFonts w:ascii="Arial" w:hAnsi="Arial" w:cs="Arial"/>
      <w:sz w:val="20"/>
      <w:szCs w:val="22"/>
      <w:lang w:val="en-AU"/>
    </w:rPr>
  </w:style>
  <w:style w:type="character" w:customStyle="1" w:styleId="Heading9Char">
    <w:name w:val="Heading 9 Char"/>
    <w:basedOn w:val="DefaultParagraphFont"/>
    <w:link w:val="Heading9"/>
    <w:uiPriority w:val="9"/>
    <w:rsid w:val="00C0663B"/>
    <w:rPr>
      <w:rFonts w:ascii="Arial" w:hAnsi="Arial" w:cs="Arial"/>
      <w:sz w:val="20"/>
      <w:szCs w:val="22"/>
      <w:lang w:val="en-AU"/>
    </w:rPr>
  </w:style>
  <w:style w:type="paragraph" w:styleId="Subtitle">
    <w:name w:val="Subtitle"/>
    <w:basedOn w:val="Heading9"/>
    <w:next w:val="Normal"/>
    <w:link w:val="SubtitleChar"/>
    <w:uiPriority w:val="11"/>
    <w:rsid w:val="00C0663B"/>
  </w:style>
  <w:style w:type="character" w:customStyle="1" w:styleId="SubtitleChar">
    <w:name w:val="Subtitle Char"/>
    <w:basedOn w:val="DefaultParagraphFont"/>
    <w:link w:val="Subtitle"/>
    <w:uiPriority w:val="11"/>
    <w:rsid w:val="00C0663B"/>
    <w:rPr>
      <w:rFonts w:ascii="Arial" w:hAnsi="Arial" w:cs="Arial"/>
      <w:sz w:val="20"/>
      <w:szCs w:val="22"/>
      <w:lang w:val="en-AU"/>
    </w:rPr>
  </w:style>
  <w:style w:type="character" w:styleId="SubtleEmphasis">
    <w:name w:val="Subtle Emphasis"/>
    <w:uiPriority w:val="19"/>
    <w:rsid w:val="00C0663B"/>
  </w:style>
  <w:style w:type="paragraph" w:styleId="Quote">
    <w:name w:val="Quote"/>
    <w:basedOn w:val="Subtitle"/>
    <w:next w:val="Normal"/>
    <w:link w:val="QuoteChar"/>
    <w:uiPriority w:val="29"/>
    <w:rsid w:val="00C0663B"/>
  </w:style>
  <w:style w:type="character" w:customStyle="1" w:styleId="QuoteChar">
    <w:name w:val="Quote Char"/>
    <w:basedOn w:val="DefaultParagraphFont"/>
    <w:link w:val="Quote"/>
    <w:uiPriority w:val="29"/>
    <w:rsid w:val="00C0663B"/>
    <w:rPr>
      <w:rFonts w:ascii="Arial" w:hAnsi="Arial" w:cs="Arial"/>
      <w:sz w:val="20"/>
      <w:szCs w:val="22"/>
      <w:lang w:val="en-AU"/>
    </w:rPr>
  </w:style>
  <w:style w:type="character" w:styleId="SubtleReference">
    <w:name w:val="Subtle Reference"/>
    <w:uiPriority w:val="31"/>
    <w:rsid w:val="00C0663B"/>
  </w:style>
  <w:style w:type="character" w:styleId="Hyperlink">
    <w:name w:val="Hyperlink"/>
    <w:basedOn w:val="SubtleReference"/>
    <w:uiPriority w:val="99"/>
    <w:unhideWhenUsed/>
    <w:rsid w:val="00C0663B"/>
  </w:style>
  <w:style w:type="paragraph" w:styleId="BalloonText">
    <w:name w:val="Balloon Text"/>
    <w:basedOn w:val="Normal"/>
    <w:link w:val="BalloonTextChar"/>
    <w:uiPriority w:val="99"/>
    <w:semiHidden/>
    <w:unhideWhenUsed/>
    <w:rsid w:val="00315A7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5A78"/>
    <w:rPr>
      <w:rFonts w:ascii="Lucida Grande" w:hAnsi="Lucida Grande" w:cs="Lucida Grande"/>
      <w:sz w:val="18"/>
      <w:szCs w:val="18"/>
      <w:lang w:val="en-AU"/>
    </w:rPr>
  </w:style>
  <w:style w:type="character" w:customStyle="1" w:styleId="ListParagraphChar">
    <w:name w:val="List Paragraph Char"/>
    <w:aliases w:val="List Paragraph1 Char,Recommendation Char,List Paragraph11 Char,L Char,Bullet Point Char,Bullet points Char,Content descriptions Char,Bullet point Char,List Paragraph Number Char,Bulleted Para Char,NFP GP Bulleted List Char"/>
    <w:basedOn w:val="DefaultParagraphFont"/>
    <w:link w:val="ListParagraph"/>
    <w:uiPriority w:val="34"/>
    <w:qFormat/>
    <w:locked/>
    <w:rsid w:val="00483138"/>
    <w:rPr>
      <w:rFonts w:ascii="Arial" w:hAnsi="Arial" w:cs="Arial"/>
      <w:lang w:val="en-AU"/>
    </w:rPr>
  </w:style>
  <w:style w:type="character" w:styleId="CommentReference">
    <w:name w:val="annotation reference"/>
    <w:basedOn w:val="DefaultParagraphFont"/>
    <w:uiPriority w:val="99"/>
    <w:semiHidden/>
    <w:unhideWhenUsed/>
    <w:rsid w:val="000B1FA5"/>
    <w:rPr>
      <w:sz w:val="16"/>
      <w:szCs w:val="16"/>
    </w:rPr>
  </w:style>
  <w:style w:type="paragraph" w:styleId="CommentText">
    <w:name w:val="annotation text"/>
    <w:basedOn w:val="Normal"/>
    <w:link w:val="CommentTextChar"/>
    <w:uiPriority w:val="99"/>
    <w:unhideWhenUsed/>
    <w:rsid w:val="000B1FA5"/>
    <w:rPr>
      <w:sz w:val="20"/>
      <w:szCs w:val="20"/>
    </w:rPr>
  </w:style>
  <w:style w:type="character" w:customStyle="1" w:styleId="CommentTextChar">
    <w:name w:val="Comment Text Char"/>
    <w:basedOn w:val="DefaultParagraphFont"/>
    <w:link w:val="CommentText"/>
    <w:uiPriority w:val="99"/>
    <w:rsid w:val="000B1FA5"/>
    <w:rPr>
      <w:rFonts w:ascii="Arial" w:hAnsi="Arial" w:cs="Arial"/>
      <w:color w:val="57575B" w:themeColor="accent5"/>
      <w:sz w:val="20"/>
      <w:szCs w:val="20"/>
      <w:lang w:val="en-AU"/>
    </w:rPr>
  </w:style>
  <w:style w:type="paragraph" w:styleId="CommentSubject">
    <w:name w:val="annotation subject"/>
    <w:basedOn w:val="CommentText"/>
    <w:next w:val="CommentText"/>
    <w:link w:val="CommentSubjectChar"/>
    <w:uiPriority w:val="99"/>
    <w:semiHidden/>
    <w:unhideWhenUsed/>
    <w:rsid w:val="000B1FA5"/>
    <w:rPr>
      <w:b/>
      <w:bCs/>
    </w:rPr>
  </w:style>
  <w:style w:type="character" w:customStyle="1" w:styleId="CommentSubjectChar">
    <w:name w:val="Comment Subject Char"/>
    <w:basedOn w:val="CommentTextChar"/>
    <w:link w:val="CommentSubject"/>
    <w:uiPriority w:val="99"/>
    <w:semiHidden/>
    <w:rsid w:val="000B1FA5"/>
    <w:rPr>
      <w:rFonts w:ascii="Arial" w:hAnsi="Arial" w:cs="Arial"/>
      <w:b/>
      <w:bCs/>
      <w:color w:val="57575B" w:themeColor="accent5"/>
      <w:sz w:val="20"/>
      <w:szCs w:val="20"/>
      <w:lang w:val="en-AU"/>
    </w:rPr>
  </w:style>
  <w:style w:type="character" w:customStyle="1" w:styleId="Heading3Char">
    <w:name w:val="Heading 3 Char"/>
    <w:basedOn w:val="DefaultParagraphFont"/>
    <w:link w:val="Heading3"/>
    <w:uiPriority w:val="9"/>
    <w:semiHidden/>
    <w:rsid w:val="00483138"/>
    <w:rPr>
      <w:rFonts w:asciiTheme="majorHAnsi" w:eastAsiaTheme="majorEastAsia" w:hAnsiTheme="majorHAnsi" w:cstheme="majorBidi"/>
      <w:color w:val="27462A" w:themeColor="accent1" w:themeShade="7F"/>
      <w:lang w:val="en-AU"/>
    </w:rPr>
  </w:style>
  <w:style w:type="paragraph" w:styleId="ListBullet">
    <w:name w:val="List Bullet"/>
    <w:basedOn w:val="Normal"/>
    <w:uiPriority w:val="99"/>
    <w:unhideWhenUsed/>
    <w:rsid w:val="00483138"/>
    <w:pPr>
      <w:numPr>
        <w:numId w:val="20"/>
      </w:numPr>
      <w:contextualSpacing/>
    </w:pPr>
  </w:style>
  <w:style w:type="paragraph" w:customStyle="1" w:styleId="DOTT">
    <w:name w:val="DOTT"/>
    <w:basedOn w:val="ListParagraph"/>
    <w:link w:val="DOTTChar"/>
    <w:qFormat/>
    <w:rsid w:val="004143D2"/>
    <w:pPr>
      <w:numPr>
        <w:numId w:val="21"/>
      </w:numPr>
      <w:spacing w:line="312" w:lineRule="auto"/>
      <w:ind w:left="426" w:hanging="284"/>
    </w:pPr>
    <w:rPr>
      <w:rFonts w:asciiTheme="minorHAnsi" w:hAnsiTheme="minorHAnsi" w:cstheme="minorHAnsi"/>
      <w:color w:val="111111"/>
      <w:sz w:val="20"/>
      <w:szCs w:val="22"/>
    </w:rPr>
  </w:style>
  <w:style w:type="character" w:customStyle="1" w:styleId="DOTTChar">
    <w:name w:val="DOTT Char"/>
    <w:basedOn w:val="DefaultParagraphFont"/>
    <w:link w:val="DOTT"/>
    <w:rsid w:val="004143D2"/>
    <w:rPr>
      <w:rFonts w:cstheme="minorHAnsi"/>
      <w:color w:val="111111"/>
      <w:sz w:val="20"/>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8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v.nationalredress.gov.au/applying/thinking-about-applying" TargetMode="External"/><Relationship Id="rId13" Type="http://schemas.openxmlformats.org/officeDocument/2006/relationships/hyperlink" Target="https://mensline.org.a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uicidecallbackservice.org.a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1800respect.org.a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lifeline.org.a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eyondblue.org.au/"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v0004\AppData\Local\Microsoft\Windows\INetCache\Content.Outlook\S5YBO7K6\DSS003_Fact%20Sheet%20Template%20V5.dotx" TargetMode="External"/></Relationships>
</file>

<file path=word/theme/theme1.xml><?xml version="1.0" encoding="utf-8"?>
<a:theme xmlns:a="http://schemas.openxmlformats.org/drawingml/2006/main" name="Office Theme">
  <a:themeElements>
    <a:clrScheme name="National Redress Scheme 2018">
      <a:dk1>
        <a:srgbClr val="FEFFFE"/>
      </a:dk1>
      <a:lt1>
        <a:srgbClr val="FFFFFF"/>
      </a:lt1>
      <a:dk2>
        <a:srgbClr val="24793F"/>
      </a:dk2>
      <a:lt2>
        <a:srgbClr val="DD6D28"/>
      </a:lt2>
      <a:accent1>
        <a:srgbClr val="508E55"/>
      </a:accent1>
      <a:accent2>
        <a:srgbClr val="F69F1F"/>
      </a:accent2>
      <a:accent3>
        <a:srgbClr val="90B03D"/>
      </a:accent3>
      <a:accent4>
        <a:srgbClr val="F1C263"/>
      </a:accent4>
      <a:accent5>
        <a:srgbClr val="57575B"/>
      </a:accent5>
      <a:accent6>
        <a:srgbClr val="FEFFFE"/>
      </a:accent6>
      <a:hlink>
        <a:srgbClr val="FEFFFE"/>
      </a:hlink>
      <a:folHlink>
        <a:srgbClr val="57575B"/>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ABF18-EC69-4027-AA80-C02EDA94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DSS003_Fact Sheet Template V5</Template>
  <TotalTime>1</TotalTime>
  <Pages>3</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VAUGHAN, Deborah</dc:creator>
  <cp:keywords/>
  <dc:description/>
  <cp:lastModifiedBy>PEISKER, Meagan</cp:lastModifiedBy>
  <cp:revision>3</cp:revision>
  <cp:lastPrinted>2018-08-29T07:47:00Z</cp:lastPrinted>
  <dcterms:created xsi:type="dcterms:W3CDTF">2018-08-29T07:48:00Z</dcterms:created>
  <dcterms:modified xsi:type="dcterms:W3CDTF">2018-08-29T07:49:00Z</dcterms:modified>
</cp:coreProperties>
</file>